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FEB5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BOTYLL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680128F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Wacton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Norfolk. Yeoman.</w:t>
      </w:r>
    </w:p>
    <w:p w14:paraId="0A54E99E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931AED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47CEFB6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Marchaunt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him, Nicholas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Sarys</w:t>
      </w:r>
      <w:proofErr w:type="spellEnd"/>
    </w:p>
    <w:p w14:paraId="4804C51A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Wacton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Wenne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Shipdam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Molet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7A0A41D2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Newton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Flotman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768C0B26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594A65D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2BF3DD6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B424EA" w14:textId="77777777" w:rsidR="00CA2664" w:rsidRDefault="00CA2664" w:rsidP="00CA26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26 November 2021</w:t>
      </w:r>
    </w:p>
    <w:p w14:paraId="75E944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54C6C" w14:textId="77777777" w:rsidR="00CA2664" w:rsidRDefault="00CA2664" w:rsidP="009139A6">
      <w:r>
        <w:separator/>
      </w:r>
    </w:p>
  </w:endnote>
  <w:endnote w:type="continuationSeparator" w:id="0">
    <w:p w14:paraId="4A50FE0A" w14:textId="77777777" w:rsidR="00CA2664" w:rsidRDefault="00CA26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4C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2A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36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44F8C" w14:textId="77777777" w:rsidR="00CA2664" w:rsidRDefault="00CA2664" w:rsidP="009139A6">
      <w:r>
        <w:separator/>
      </w:r>
    </w:p>
  </w:footnote>
  <w:footnote w:type="continuationSeparator" w:id="0">
    <w:p w14:paraId="718E7588" w14:textId="77777777" w:rsidR="00CA2664" w:rsidRDefault="00CA26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A4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E96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213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6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266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8D1DD"/>
  <w15:chartTrackingRefBased/>
  <w15:docId w15:val="{5221E482-010F-4748-95C1-70A1D7BB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26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2021-12-31T07:54:00Z</dcterms:created>
  <dcterms:modified xsi:type="dcterms:W3CDTF">2021-12-31T07:54:00Z</dcterms:modified>
</cp:coreProperties>
</file>